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36968" w14:textId="77777777" w:rsidR="00554D72" w:rsidRPr="00E504AE" w:rsidRDefault="007E2EAF" w:rsidP="00E504AE">
      <w:pPr>
        <w:spacing w:after="480"/>
        <w:jc w:val="right"/>
        <w:rPr>
          <w:sz w:val="24"/>
          <w:szCs w:val="24"/>
        </w:rPr>
      </w:pPr>
      <w:r w:rsidRPr="00E504AE">
        <w:rPr>
          <w:sz w:val="24"/>
          <w:szCs w:val="24"/>
        </w:rPr>
        <w:t>Poznań</w:t>
      </w:r>
      <w:r w:rsidR="00554D72" w:rsidRPr="00E504AE">
        <w:rPr>
          <w:sz w:val="24"/>
          <w:szCs w:val="24"/>
        </w:rPr>
        <w:t xml:space="preserve"> dnia: </w:t>
      </w:r>
      <w:r w:rsidRPr="00E504AE">
        <w:rPr>
          <w:sz w:val="24"/>
          <w:szCs w:val="24"/>
        </w:rPr>
        <w:t>2024-06-28</w:t>
      </w:r>
    </w:p>
    <w:p w14:paraId="352F596E" w14:textId="77777777" w:rsidR="007E2EAF" w:rsidRPr="00E504AE" w:rsidRDefault="007E2EAF" w:rsidP="00E504AE">
      <w:pPr>
        <w:rPr>
          <w:b/>
          <w:bCs/>
          <w:sz w:val="24"/>
          <w:szCs w:val="24"/>
        </w:rPr>
      </w:pPr>
      <w:r w:rsidRPr="00E504AE">
        <w:rPr>
          <w:b/>
          <w:bCs/>
          <w:sz w:val="24"/>
          <w:szCs w:val="24"/>
        </w:rPr>
        <w:t>Szpital Wojewódzki w Poznaniu</w:t>
      </w:r>
    </w:p>
    <w:p w14:paraId="74868F99" w14:textId="77777777" w:rsidR="00554D72" w:rsidRPr="00E504AE" w:rsidRDefault="007E2EAF" w:rsidP="00E504AE">
      <w:pPr>
        <w:rPr>
          <w:b/>
          <w:bCs/>
          <w:sz w:val="24"/>
          <w:szCs w:val="24"/>
        </w:rPr>
      </w:pPr>
      <w:r w:rsidRPr="00E504AE">
        <w:rPr>
          <w:b/>
          <w:bCs/>
          <w:sz w:val="24"/>
          <w:szCs w:val="24"/>
        </w:rPr>
        <w:t>Dział Zamówień Publicznych</w:t>
      </w:r>
    </w:p>
    <w:p w14:paraId="693FE979" w14:textId="4613A33B" w:rsidR="00554D72" w:rsidRPr="00E504AE" w:rsidRDefault="005830B2" w:rsidP="00E504AE">
      <w:pPr>
        <w:rPr>
          <w:sz w:val="24"/>
          <w:szCs w:val="24"/>
        </w:rPr>
      </w:pPr>
      <w:r>
        <w:rPr>
          <w:sz w:val="24"/>
          <w:szCs w:val="24"/>
        </w:rPr>
        <w:t>u</w:t>
      </w:r>
      <w:bookmarkStart w:id="0" w:name="_GoBack"/>
      <w:bookmarkEnd w:id="0"/>
      <w:r>
        <w:rPr>
          <w:sz w:val="24"/>
          <w:szCs w:val="24"/>
        </w:rPr>
        <w:t xml:space="preserve">l. </w:t>
      </w:r>
      <w:r w:rsidR="007E2EAF" w:rsidRPr="00E504AE">
        <w:rPr>
          <w:sz w:val="24"/>
          <w:szCs w:val="24"/>
        </w:rPr>
        <w:t>Juraszów</w:t>
      </w:r>
      <w:r w:rsidR="00554D72" w:rsidRPr="00E504AE">
        <w:rPr>
          <w:sz w:val="24"/>
          <w:szCs w:val="24"/>
        </w:rPr>
        <w:t xml:space="preserve"> </w:t>
      </w:r>
      <w:r w:rsidR="007E2EAF" w:rsidRPr="00E504AE">
        <w:rPr>
          <w:sz w:val="24"/>
          <w:szCs w:val="24"/>
        </w:rPr>
        <w:t>7/19</w:t>
      </w:r>
    </w:p>
    <w:p w14:paraId="53ECC1C3" w14:textId="77777777" w:rsidR="00554D72" w:rsidRPr="00E504AE" w:rsidRDefault="007E2EAF" w:rsidP="00E504AE">
      <w:pPr>
        <w:rPr>
          <w:sz w:val="24"/>
          <w:szCs w:val="24"/>
        </w:rPr>
      </w:pPr>
      <w:r w:rsidRPr="00E504AE">
        <w:rPr>
          <w:sz w:val="24"/>
          <w:szCs w:val="24"/>
        </w:rPr>
        <w:t>60-479</w:t>
      </w:r>
      <w:r w:rsidR="00554D72" w:rsidRPr="00E504AE">
        <w:rPr>
          <w:sz w:val="24"/>
          <w:szCs w:val="24"/>
        </w:rPr>
        <w:t xml:space="preserve"> </w:t>
      </w:r>
      <w:r w:rsidRPr="00E504AE">
        <w:rPr>
          <w:sz w:val="24"/>
          <w:szCs w:val="24"/>
        </w:rPr>
        <w:t>Poznań</w:t>
      </w:r>
    </w:p>
    <w:p w14:paraId="1AB998CE" w14:textId="77777777" w:rsidR="00554D72" w:rsidRPr="00E504AE" w:rsidRDefault="00554D72" w:rsidP="00E504AE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E504AE">
        <w:rPr>
          <w:b/>
          <w:sz w:val="24"/>
          <w:szCs w:val="24"/>
        </w:rPr>
        <w:t>WYKONAWCY</w:t>
      </w:r>
    </w:p>
    <w:p w14:paraId="5D27D39A" w14:textId="77777777" w:rsidR="00554D72" w:rsidRPr="00E504AE" w:rsidRDefault="00554D72" w:rsidP="00B2297A">
      <w:pPr>
        <w:tabs>
          <w:tab w:val="left" w:pos="708"/>
          <w:tab w:val="center" w:pos="4536"/>
          <w:tab w:val="right" w:pos="9072"/>
        </w:tabs>
        <w:spacing w:after="360"/>
        <w:ind w:left="4820"/>
        <w:rPr>
          <w:sz w:val="24"/>
          <w:szCs w:val="24"/>
        </w:rPr>
      </w:pPr>
      <w:r w:rsidRPr="00E504AE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E504AE" w14:paraId="56E9884E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EDA0B2" w14:textId="77777777" w:rsidR="00AB5D68" w:rsidRPr="00E504AE" w:rsidRDefault="00AB5D68" w:rsidP="00E504AE">
            <w:pPr>
              <w:pStyle w:val="Nagwek1"/>
              <w:spacing w:after="0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E504AE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463AC021" w14:textId="77777777" w:rsidR="00AB5D68" w:rsidRPr="00E504AE" w:rsidRDefault="00AB5D68" w:rsidP="00E504AE">
            <w:pPr>
              <w:keepNext/>
              <w:suppressAutoHyphens/>
              <w:spacing w:after="240"/>
              <w:jc w:val="center"/>
              <w:outlineLvl w:val="1"/>
              <w:rPr>
                <w:sz w:val="28"/>
                <w:szCs w:val="28"/>
              </w:rPr>
            </w:pPr>
            <w:r w:rsidRPr="00E504AE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E504AE">
              <w:rPr>
                <w:sz w:val="28"/>
                <w:szCs w:val="28"/>
              </w:rPr>
              <w:t xml:space="preserve">(dalej </w:t>
            </w:r>
            <w:r w:rsidR="00E32881" w:rsidRPr="00E504AE">
              <w:rPr>
                <w:b/>
                <w:bCs/>
                <w:sz w:val="28"/>
                <w:szCs w:val="28"/>
              </w:rPr>
              <w:t>SWZ</w:t>
            </w:r>
            <w:r w:rsidR="00E32881" w:rsidRPr="00E504AE">
              <w:rPr>
                <w:sz w:val="28"/>
                <w:szCs w:val="28"/>
              </w:rPr>
              <w:t>)</w:t>
            </w:r>
          </w:p>
        </w:tc>
      </w:tr>
    </w:tbl>
    <w:p w14:paraId="37AD6977" w14:textId="79531B11" w:rsidR="00554D72" w:rsidRPr="00E504AE" w:rsidRDefault="00180E01" w:rsidP="00E504AE">
      <w:pPr>
        <w:spacing w:after="1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/>
      </w:r>
      <w:r w:rsidR="00554D72" w:rsidRPr="00E504AE">
        <w:rPr>
          <w:rFonts w:eastAsia="Calibri"/>
          <w:sz w:val="24"/>
          <w:szCs w:val="24"/>
          <w:lang w:eastAsia="en-US"/>
        </w:rPr>
        <w:t xml:space="preserve">Dotyczy </w:t>
      </w:r>
      <w:r w:rsidR="00554D72" w:rsidRPr="00E504AE">
        <w:rPr>
          <w:sz w:val="24"/>
          <w:szCs w:val="24"/>
        </w:rPr>
        <w:t>postępowania o udzielenie zamówienia publicznego</w:t>
      </w:r>
      <w:r w:rsidR="00554D72" w:rsidRPr="00E504AE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E504AE" w14:paraId="6993CFAA" w14:textId="77777777" w:rsidTr="00860A6D">
        <w:tc>
          <w:tcPr>
            <w:tcW w:w="2269" w:type="dxa"/>
            <w:shd w:val="clear" w:color="auto" w:fill="auto"/>
          </w:tcPr>
          <w:p w14:paraId="12B3DD37" w14:textId="77777777" w:rsidR="00554D72" w:rsidRPr="00E504AE" w:rsidRDefault="00554D72" w:rsidP="00E504AE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sz w:val="24"/>
                <w:szCs w:val="24"/>
              </w:rPr>
            </w:pPr>
            <w:r w:rsidRPr="00E504AE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193A3870" w14:textId="77777777" w:rsidR="00554D72" w:rsidRPr="00E504AE" w:rsidRDefault="007E2EAF" w:rsidP="00E504AE">
            <w:pPr>
              <w:tabs>
                <w:tab w:val="center" w:pos="4536"/>
                <w:tab w:val="right" w:pos="9072"/>
              </w:tabs>
              <w:jc w:val="both"/>
              <w:rPr>
                <w:b/>
                <w:sz w:val="24"/>
                <w:szCs w:val="24"/>
              </w:rPr>
            </w:pPr>
            <w:r w:rsidRPr="00E504AE">
              <w:rPr>
                <w:b/>
                <w:sz w:val="24"/>
                <w:szCs w:val="24"/>
              </w:rPr>
              <w:t>Centralny obieg dokumentów</w:t>
            </w:r>
            <w:r w:rsidR="00554D72" w:rsidRPr="00E504AE">
              <w:rPr>
                <w:b/>
                <w:sz w:val="24"/>
                <w:szCs w:val="24"/>
              </w:rPr>
              <w:t>.</w:t>
            </w:r>
          </w:p>
        </w:tc>
      </w:tr>
      <w:tr w:rsidR="007E2EAF" w:rsidRPr="00E504AE" w14:paraId="748C6440" w14:textId="77777777" w:rsidTr="00B06B9C">
        <w:tc>
          <w:tcPr>
            <w:tcW w:w="2269" w:type="dxa"/>
            <w:shd w:val="clear" w:color="auto" w:fill="auto"/>
          </w:tcPr>
          <w:p w14:paraId="6692A8B0" w14:textId="77777777" w:rsidR="007E2EAF" w:rsidRPr="00E504AE" w:rsidRDefault="007E2EAF" w:rsidP="00E504AE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sz w:val="24"/>
                <w:szCs w:val="24"/>
              </w:rPr>
            </w:pPr>
            <w:r w:rsidRPr="00E504AE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235E526A" w14:textId="77777777" w:rsidR="007E2EAF" w:rsidRPr="00E504AE" w:rsidRDefault="007E2EAF" w:rsidP="00E504AE">
            <w:pPr>
              <w:tabs>
                <w:tab w:val="center" w:pos="4536"/>
                <w:tab w:val="right" w:pos="9072"/>
              </w:tabs>
              <w:jc w:val="both"/>
              <w:rPr>
                <w:b/>
                <w:sz w:val="24"/>
                <w:szCs w:val="24"/>
              </w:rPr>
            </w:pPr>
            <w:r w:rsidRPr="00E504AE">
              <w:rPr>
                <w:b/>
                <w:sz w:val="24"/>
                <w:szCs w:val="24"/>
              </w:rPr>
              <w:t>SZW/DZP/55/2024</w:t>
            </w:r>
          </w:p>
        </w:tc>
      </w:tr>
    </w:tbl>
    <w:p w14:paraId="48EEF0D9" w14:textId="77777777" w:rsidR="007E2EAF" w:rsidRPr="00E504AE" w:rsidRDefault="005C0930" w:rsidP="00E504AE">
      <w:pPr>
        <w:spacing w:before="480" w:after="120"/>
        <w:jc w:val="both"/>
        <w:rPr>
          <w:b/>
          <w:sz w:val="24"/>
          <w:szCs w:val="24"/>
        </w:rPr>
      </w:pPr>
      <w:r w:rsidRPr="00E504AE">
        <w:rPr>
          <w:sz w:val="24"/>
          <w:szCs w:val="24"/>
        </w:rPr>
        <w:t xml:space="preserve">Zamawiający, </w:t>
      </w:r>
      <w:r w:rsidR="007E2EAF" w:rsidRPr="00E504AE">
        <w:rPr>
          <w:b/>
          <w:sz w:val="24"/>
          <w:szCs w:val="24"/>
        </w:rPr>
        <w:t>Szpital Wojewódzki w Poznaniu</w:t>
      </w:r>
    </w:p>
    <w:p w14:paraId="119A8994" w14:textId="77777777" w:rsidR="00EF1037" w:rsidRPr="00E504AE" w:rsidRDefault="007E2EAF" w:rsidP="00E504AE">
      <w:pPr>
        <w:spacing w:before="480" w:after="120"/>
        <w:jc w:val="both"/>
        <w:rPr>
          <w:sz w:val="24"/>
          <w:szCs w:val="24"/>
        </w:rPr>
      </w:pPr>
      <w:r w:rsidRPr="00E504AE">
        <w:rPr>
          <w:b/>
          <w:sz w:val="24"/>
          <w:szCs w:val="24"/>
        </w:rPr>
        <w:t>Dział Zamówień Publicznych</w:t>
      </w:r>
      <w:r w:rsidR="005C0930" w:rsidRPr="00E504AE">
        <w:rPr>
          <w:sz w:val="24"/>
          <w:szCs w:val="24"/>
        </w:rPr>
        <w:t xml:space="preserve">, działając na podstawie art. </w:t>
      </w:r>
      <w:r w:rsidR="00F004A8" w:rsidRPr="00E504AE">
        <w:rPr>
          <w:sz w:val="24"/>
          <w:szCs w:val="24"/>
        </w:rPr>
        <w:t>286</w:t>
      </w:r>
      <w:r w:rsidR="005C0930" w:rsidRPr="00E504AE">
        <w:rPr>
          <w:sz w:val="24"/>
          <w:szCs w:val="24"/>
        </w:rPr>
        <w:t xml:space="preserve"> ust. 1 i </w:t>
      </w:r>
      <w:r w:rsidR="00F004A8" w:rsidRPr="00E504AE">
        <w:rPr>
          <w:sz w:val="24"/>
          <w:szCs w:val="24"/>
        </w:rPr>
        <w:t>7</w:t>
      </w:r>
      <w:r w:rsidR="005C0930" w:rsidRPr="00E504AE">
        <w:rPr>
          <w:sz w:val="24"/>
          <w:szCs w:val="24"/>
        </w:rPr>
        <w:t xml:space="preserve"> ustawy z dnia 11 września 2019r. Prawo zamówień publicznych </w:t>
      </w:r>
      <w:r w:rsidRPr="00E504AE">
        <w:rPr>
          <w:sz w:val="24"/>
          <w:szCs w:val="24"/>
        </w:rPr>
        <w:t>(</w:t>
      </w:r>
      <w:proofErr w:type="spellStart"/>
      <w:r w:rsidRPr="00E504AE">
        <w:rPr>
          <w:sz w:val="24"/>
          <w:szCs w:val="24"/>
        </w:rPr>
        <w:t>t.j</w:t>
      </w:r>
      <w:proofErr w:type="spellEnd"/>
      <w:r w:rsidRPr="00E504AE">
        <w:rPr>
          <w:sz w:val="24"/>
          <w:szCs w:val="24"/>
        </w:rPr>
        <w:t>. Dz. U. z 2023r. poz. 1605)</w:t>
      </w:r>
      <w:r w:rsidR="005C0930" w:rsidRPr="00E504AE">
        <w:rPr>
          <w:sz w:val="24"/>
          <w:szCs w:val="24"/>
        </w:rPr>
        <w:t xml:space="preserve">, </w:t>
      </w:r>
      <w:r w:rsidR="00EB3650" w:rsidRPr="00E504AE">
        <w:rPr>
          <w:sz w:val="24"/>
          <w:szCs w:val="24"/>
        </w:rPr>
        <w:t xml:space="preserve">informuje o </w:t>
      </w:r>
      <w:r w:rsidR="005C0930" w:rsidRPr="00E504AE">
        <w:rPr>
          <w:sz w:val="24"/>
          <w:szCs w:val="24"/>
        </w:rPr>
        <w:t>dokon</w:t>
      </w:r>
      <w:r w:rsidR="00EB3650" w:rsidRPr="00E504AE">
        <w:rPr>
          <w:sz w:val="24"/>
          <w:szCs w:val="24"/>
        </w:rPr>
        <w:t>aniu</w:t>
      </w:r>
      <w:r w:rsidR="005C0930" w:rsidRPr="00E504AE">
        <w:rPr>
          <w:sz w:val="24"/>
          <w:szCs w:val="24"/>
        </w:rPr>
        <w:t xml:space="preserve"> </w:t>
      </w:r>
      <w:r w:rsidR="00460DC4" w:rsidRPr="00E504AE">
        <w:rPr>
          <w:sz w:val="24"/>
          <w:szCs w:val="24"/>
        </w:rPr>
        <w:t>zmian</w:t>
      </w:r>
      <w:r w:rsidR="005C0930" w:rsidRPr="00E504AE">
        <w:rPr>
          <w:sz w:val="24"/>
          <w:szCs w:val="24"/>
        </w:rPr>
        <w:t xml:space="preserve"> w z</w:t>
      </w:r>
      <w:r w:rsidR="00460DC4" w:rsidRPr="00E504AE">
        <w:rPr>
          <w:sz w:val="24"/>
          <w:szCs w:val="24"/>
        </w:rPr>
        <w:t>apis</w:t>
      </w:r>
      <w:r w:rsidR="005C0930" w:rsidRPr="00E504AE">
        <w:rPr>
          <w:sz w:val="24"/>
          <w:szCs w:val="24"/>
        </w:rPr>
        <w:t>ach</w:t>
      </w:r>
      <w:r w:rsidR="00460DC4" w:rsidRPr="00E504AE">
        <w:rPr>
          <w:sz w:val="24"/>
          <w:szCs w:val="24"/>
        </w:rPr>
        <w:t xml:space="preserve"> </w:t>
      </w:r>
      <w:r w:rsidR="00E32881" w:rsidRPr="00E504AE">
        <w:rPr>
          <w:sz w:val="24"/>
          <w:szCs w:val="24"/>
        </w:rPr>
        <w:t xml:space="preserve">SWZ </w:t>
      </w:r>
      <w:r w:rsidR="00460DC4" w:rsidRPr="00E504AE">
        <w:rPr>
          <w:sz w:val="24"/>
          <w:szCs w:val="24"/>
        </w:rPr>
        <w:t>w następującym zakresie</w:t>
      </w:r>
      <w:r w:rsidR="00EF1037" w:rsidRPr="00E504AE">
        <w:rPr>
          <w:sz w:val="24"/>
          <w:szCs w:val="24"/>
        </w:rPr>
        <w:t>:</w:t>
      </w:r>
    </w:p>
    <w:p w14:paraId="44150722" w14:textId="77777777" w:rsidR="00E504AE" w:rsidRPr="00180E01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</w:p>
    <w:p w14:paraId="29164746" w14:textId="2A22EC1F" w:rsidR="006318E5" w:rsidRPr="00F0592B" w:rsidRDefault="00FD72F9" w:rsidP="00F0592B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  <w:u w:val="single"/>
        </w:rPr>
      </w:pPr>
      <w:r w:rsidRPr="00F0592B">
        <w:rPr>
          <w:sz w:val="22"/>
          <w:szCs w:val="22"/>
          <w:u w:val="single"/>
        </w:rPr>
        <w:t>R</w:t>
      </w:r>
      <w:r w:rsidR="006318E5" w:rsidRPr="00F0592B">
        <w:rPr>
          <w:sz w:val="22"/>
          <w:szCs w:val="22"/>
          <w:u w:val="single"/>
        </w:rPr>
        <w:t>ozdz. 4.</w:t>
      </w:r>
      <w:r w:rsidR="00180E01" w:rsidRPr="00F0592B">
        <w:rPr>
          <w:sz w:val="22"/>
          <w:szCs w:val="22"/>
          <w:u w:val="single"/>
        </w:rPr>
        <w:t>2</w:t>
      </w:r>
      <w:r w:rsidR="006318E5" w:rsidRPr="00F0592B">
        <w:rPr>
          <w:sz w:val="22"/>
          <w:szCs w:val="22"/>
          <w:u w:val="single"/>
        </w:rPr>
        <w:t xml:space="preserve"> SWZ</w:t>
      </w:r>
      <w:r w:rsidR="00180E01" w:rsidRPr="00F0592B">
        <w:rPr>
          <w:sz w:val="22"/>
          <w:szCs w:val="22"/>
          <w:u w:val="single"/>
        </w:rPr>
        <w:t xml:space="preserve"> </w:t>
      </w:r>
      <w:r w:rsidR="006318E5" w:rsidRPr="00F0592B">
        <w:rPr>
          <w:sz w:val="22"/>
          <w:szCs w:val="22"/>
          <w:u w:val="single"/>
        </w:rPr>
        <w:t>, tj.:</w:t>
      </w:r>
    </w:p>
    <w:p w14:paraId="4C2E3FB2" w14:textId="62E6C3BF" w:rsidR="00FD72F9" w:rsidRPr="00180E01" w:rsidRDefault="00FD72F9" w:rsidP="00FD72F9">
      <w:pPr>
        <w:pStyle w:val="Akapitzlist"/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Było</w:t>
      </w:r>
    </w:p>
    <w:p w14:paraId="56B90A97" w14:textId="77777777" w:rsidR="006318E5" w:rsidRDefault="006318E5" w:rsidP="006318E5">
      <w:pPr>
        <w:spacing w:line="276" w:lineRule="auto"/>
        <w:jc w:val="both"/>
        <w:rPr>
          <w:sz w:val="22"/>
          <w:szCs w:val="22"/>
        </w:rPr>
      </w:pPr>
      <w:r w:rsidRPr="00180E01">
        <w:rPr>
          <w:sz w:val="22"/>
          <w:szCs w:val="22"/>
        </w:rPr>
        <w:t>„Zamawiający określa następujące wymagania odnośnie zatrudnienia przez Wykonawcę lub Podwykonawcę osób wykonujących wskazane przez Zamawiającego czynności w zakresie realizacji zamówienia na podstawie umowy o pracę:</w:t>
      </w:r>
    </w:p>
    <w:p w14:paraId="0275BD37" w14:textId="77777777" w:rsidR="00FD72F9" w:rsidRDefault="00FD72F9" w:rsidP="006318E5">
      <w:pPr>
        <w:spacing w:line="276" w:lineRule="auto"/>
        <w:jc w:val="both"/>
        <w:rPr>
          <w:sz w:val="22"/>
          <w:szCs w:val="22"/>
        </w:rPr>
      </w:pPr>
    </w:p>
    <w:p w14:paraId="2D127F41" w14:textId="77777777" w:rsidR="00FD72F9" w:rsidRPr="00667E06" w:rsidRDefault="00FD72F9" w:rsidP="00667E06">
      <w:pPr>
        <w:spacing w:line="276" w:lineRule="auto"/>
        <w:jc w:val="both"/>
        <w:rPr>
          <w:sz w:val="22"/>
          <w:szCs w:val="22"/>
          <w:u w:val="single"/>
        </w:rPr>
      </w:pPr>
      <w:r w:rsidRPr="00667E06">
        <w:rPr>
          <w:sz w:val="22"/>
          <w:szCs w:val="22"/>
          <w:u w:val="single"/>
        </w:rPr>
        <w:t>Rozdz. 4.2 SWZ , tj.:</w:t>
      </w:r>
    </w:p>
    <w:p w14:paraId="39A8BD4D" w14:textId="03D5EE45" w:rsidR="00FD72F9" w:rsidRPr="00180E01" w:rsidRDefault="00FD72F9" w:rsidP="00FD72F9">
      <w:pPr>
        <w:pStyle w:val="Akapitzlist"/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Jest:</w:t>
      </w:r>
    </w:p>
    <w:p w14:paraId="63136792" w14:textId="78510FC0" w:rsidR="00FD72F9" w:rsidRPr="00ED0061" w:rsidRDefault="00FD72F9" w:rsidP="00FD72F9">
      <w:pPr>
        <w:spacing w:line="259" w:lineRule="auto"/>
        <w:rPr>
          <w:rFonts w:cs="Calibri"/>
          <w:sz w:val="22"/>
          <w:szCs w:val="22"/>
        </w:rPr>
      </w:pPr>
      <w:r w:rsidRPr="00ED0061">
        <w:rPr>
          <w:rFonts w:eastAsia="Carlito" w:cs="Calibri"/>
          <w:sz w:val="22"/>
          <w:szCs w:val="22"/>
        </w:rPr>
        <w:t>Zamawiający określa następujące wymagania odnośnie zatrudnienia przez Wykonawcę lub Podwykonawcę osób wykonujących wskazane przez Zamawiającego czynności w zakresie realizacji zamówienia na podstawie umowy o pracę</w:t>
      </w:r>
      <w:r w:rsidRPr="00ED0061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:</w:t>
      </w:r>
    </w:p>
    <w:p w14:paraId="7A792B92" w14:textId="77777777" w:rsidR="00FD72F9" w:rsidRPr="00ED0061" w:rsidRDefault="00FD72F9" w:rsidP="00FD72F9">
      <w:pPr>
        <w:rPr>
          <w:rFonts w:cs="Calibri"/>
          <w:sz w:val="22"/>
          <w:szCs w:val="22"/>
        </w:rPr>
      </w:pPr>
      <w:r w:rsidRPr="00ED0061">
        <w:rPr>
          <w:rFonts w:cs="Calibri"/>
          <w:sz w:val="22"/>
          <w:szCs w:val="22"/>
        </w:rPr>
        <w:t>- analiza wymagań</w:t>
      </w:r>
    </w:p>
    <w:p w14:paraId="15897096" w14:textId="77777777" w:rsidR="00FD72F9" w:rsidRPr="00ED0061" w:rsidRDefault="00FD72F9" w:rsidP="00FD72F9">
      <w:pPr>
        <w:rPr>
          <w:rFonts w:cs="Calibri"/>
          <w:sz w:val="22"/>
          <w:szCs w:val="22"/>
        </w:rPr>
      </w:pPr>
      <w:r w:rsidRPr="00ED0061">
        <w:rPr>
          <w:rFonts w:cs="Calibri"/>
          <w:sz w:val="22"/>
          <w:szCs w:val="22"/>
        </w:rPr>
        <w:t>- konfiguracja i wdrożenie systemu</w:t>
      </w:r>
    </w:p>
    <w:p w14:paraId="54B0D760" w14:textId="77777777" w:rsidR="00FD72F9" w:rsidRPr="00ED0061" w:rsidRDefault="00FD72F9" w:rsidP="00FD72F9">
      <w:pPr>
        <w:rPr>
          <w:rFonts w:cs="Calibri"/>
          <w:sz w:val="22"/>
          <w:szCs w:val="22"/>
        </w:rPr>
      </w:pPr>
      <w:r w:rsidRPr="00ED0061">
        <w:rPr>
          <w:rFonts w:cs="Calibri"/>
          <w:sz w:val="22"/>
          <w:szCs w:val="22"/>
        </w:rPr>
        <w:t xml:space="preserve">- świadczenie usług związanych z utrzymaniem systemu  w tym w szczególności usług gwarancyjnych i asysty technicznej. </w:t>
      </w:r>
    </w:p>
    <w:p w14:paraId="107329AD" w14:textId="77777777" w:rsidR="00FD72F9" w:rsidRPr="00180E01" w:rsidRDefault="00FD72F9" w:rsidP="006318E5">
      <w:pPr>
        <w:spacing w:line="276" w:lineRule="auto"/>
        <w:jc w:val="both"/>
        <w:rPr>
          <w:sz w:val="22"/>
          <w:szCs w:val="22"/>
        </w:rPr>
      </w:pPr>
    </w:p>
    <w:p w14:paraId="670DB099" w14:textId="77777777" w:rsidR="006318E5" w:rsidRPr="00180E01" w:rsidRDefault="006318E5" w:rsidP="006318E5">
      <w:pPr>
        <w:rPr>
          <w:sz w:val="22"/>
          <w:szCs w:val="22"/>
        </w:rPr>
      </w:pPr>
    </w:p>
    <w:p w14:paraId="54DC41D6" w14:textId="212A0428" w:rsidR="00180E01" w:rsidRPr="00667E06" w:rsidRDefault="00E504AE" w:rsidP="00667E06">
      <w:pPr>
        <w:pStyle w:val="Akapitzlist"/>
        <w:numPr>
          <w:ilvl w:val="0"/>
          <w:numId w:val="1"/>
        </w:numPr>
        <w:spacing w:after="120"/>
        <w:rPr>
          <w:bCs/>
          <w:sz w:val="22"/>
          <w:szCs w:val="22"/>
          <w:u w:val="single"/>
        </w:rPr>
      </w:pPr>
      <w:r w:rsidRPr="00667E06">
        <w:rPr>
          <w:bCs/>
          <w:sz w:val="22"/>
          <w:szCs w:val="22"/>
          <w:u w:val="single"/>
        </w:rPr>
        <w:t>Rozdz. 9.2 ppkt. 1 Wykaz dostaw lub usług</w:t>
      </w:r>
      <w:r w:rsidR="00180E01" w:rsidRPr="00667E06">
        <w:rPr>
          <w:bCs/>
          <w:sz w:val="22"/>
          <w:szCs w:val="22"/>
          <w:u w:val="single"/>
        </w:rPr>
        <w:br/>
        <w:t>Było:</w:t>
      </w:r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483"/>
      </w:tblGrid>
      <w:tr w:rsidR="00E504AE" w:rsidRPr="00180E01" w14:paraId="7B8B9648" w14:textId="77777777" w:rsidTr="00E504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D0AF" w14:textId="77777777" w:rsidR="00E504AE" w:rsidRPr="00180E01" w:rsidRDefault="00E504AE" w:rsidP="002256B1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80E0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210" w14:textId="77777777" w:rsidR="00E504AE" w:rsidRPr="00180E01" w:rsidRDefault="00E504AE" w:rsidP="002256B1">
            <w:pPr>
              <w:spacing w:before="120" w:after="120" w:line="276" w:lineRule="auto"/>
              <w:jc w:val="both"/>
              <w:rPr>
                <w:sz w:val="22"/>
                <w:szCs w:val="22"/>
              </w:rPr>
            </w:pPr>
            <w:r w:rsidRPr="00180E01">
              <w:rPr>
                <w:b/>
                <w:sz w:val="22"/>
                <w:szCs w:val="22"/>
              </w:rPr>
              <w:t>Wymagany dokument</w:t>
            </w:r>
          </w:p>
        </w:tc>
      </w:tr>
      <w:tr w:rsidR="00E504AE" w:rsidRPr="00180E01" w14:paraId="5FAF43B1" w14:textId="77777777" w:rsidTr="00E504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4A62" w14:textId="77777777" w:rsidR="00E504AE" w:rsidRPr="00180E01" w:rsidRDefault="00E504AE" w:rsidP="002256B1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5FC0" w14:textId="77777777" w:rsidR="00E504AE" w:rsidRPr="00180E01" w:rsidRDefault="00E504AE" w:rsidP="002256B1">
            <w:pPr>
              <w:spacing w:before="120"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80E01">
              <w:rPr>
                <w:b/>
                <w:bCs/>
                <w:sz w:val="22"/>
                <w:szCs w:val="22"/>
              </w:rPr>
              <w:t>Wykaz dostaw lub usług</w:t>
            </w:r>
          </w:p>
          <w:p w14:paraId="2CE933E6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Wykaz dostaw lub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 Jeżeli Wykonawca powołuje się na doświadczenie w realizacji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uczestniczy.</w:t>
            </w:r>
          </w:p>
          <w:p w14:paraId="0978CECE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Minimalny poziom ewentualnie wymaganych standardów:</w:t>
            </w:r>
          </w:p>
          <w:p w14:paraId="7AA27CEA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Zamawiający uzna warunek za spełniony jeżeli Wykonawca wykaże, że w okresie ostatnich trzech lat przed upływem terminu składania ofert, a jeżeli okres prowadzenia działalności jest krótszy - w tym okresie, wykonał należycie:</w:t>
            </w:r>
          </w:p>
          <w:p w14:paraId="469F132B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- co najmniej dwa zamówienia, w ramach każdego z nich Wykonawca: wdrożył systemem klasy SEOD, przeprowadził szkolenie dla min. 5 pracowników Zamawiającego z zakresu administrowania oraz ich użytkowania przez personel szpitala, w ramach każdego z zamówienia wartość powyższego zakresu wynosiła min. 700 000 PLN brutto wraz z załączeniem dowodu/ów potwierdzających że wskazana usługa została wykonana lub jest wykonywana należycie - załącznik nr 10 do SWZ.</w:t>
            </w:r>
          </w:p>
        </w:tc>
      </w:tr>
    </w:tbl>
    <w:p w14:paraId="040BC16A" w14:textId="77777777" w:rsidR="00E504AE" w:rsidRPr="00E504AE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</w:p>
    <w:p w14:paraId="006FA594" w14:textId="644E52CC" w:rsidR="00E504AE" w:rsidRPr="00180E01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  <w:r w:rsidRPr="00E504AE">
        <w:rPr>
          <w:bCs/>
          <w:sz w:val="22"/>
          <w:szCs w:val="22"/>
          <w:u w:val="single"/>
        </w:rPr>
        <w:t xml:space="preserve">Rozdz. </w:t>
      </w:r>
      <w:r w:rsidRPr="00180E01">
        <w:rPr>
          <w:bCs/>
          <w:sz w:val="22"/>
          <w:szCs w:val="22"/>
          <w:u w:val="single"/>
        </w:rPr>
        <w:t>9.2 ppkt. 1 Wykaz dostaw lub usług</w:t>
      </w:r>
    </w:p>
    <w:p w14:paraId="6AFCD17A" w14:textId="484ACF8E" w:rsidR="00180E01" w:rsidRPr="00E504AE" w:rsidRDefault="00180E01" w:rsidP="00E504AE">
      <w:pPr>
        <w:spacing w:after="120"/>
        <w:jc w:val="both"/>
        <w:rPr>
          <w:bCs/>
          <w:sz w:val="22"/>
          <w:szCs w:val="22"/>
        </w:rPr>
      </w:pPr>
      <w:bookmarkStart w:id="1" w:name="_Hlk133408714"/>
      <w:r w:rsidRPr="00E504AE">
        <w:rPr>
          <w:b/>
          <w:bCs/>
          <w:sz w:val="22"/>
          <w:szCs w:val="22"/>
        </w:rPr>
        <w:t>Jest:</w:t>
      </w:r>
      <w:r w:rsidRPr="00E504AE">
        <w:rPr>
          <w:bCs/>
          <w:sz w:val="22"/>
          <w:szCs w:val="22"/>
        </w:rPr>
        <w:t xml:space="preserve"> </w:t>
      </w:r>
      <w:bookmarkEnd w:id="1"/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483"/>
      </w:tblGrid>
      <w:tr w:rsidR="00E504AE" w:rsidRPr="00180E01" w14:paraId="56B8EF98" w14:textId="77777777" w:rsidTr="002256B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D097" w14:textId="77777777" w:rsidR="00E504AE" w:rsidRPr="00180E01" w:rsidRDefault="00E504AE" w:rsidP="002256B1">
            <w:pPr>
              <w:spacing w:before="120" w:after="120" w:line="276" w:lineRule="auto"/>
              <w:jc w:val="center"/>
              <w:rPr>
                <w:sz w:val="22"/>
                <w:szCs w:val="22"/>
              </w:rPr>
            </w:pPr>
            <w:r w:rsidRPr="00180E0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01DB" w14:textId="77777777" w:rsidR="00E504AE" w:rsidRPr="00180E01" w:rsidRDefault="00E504AE" w:rsidP="002256B1">
            <w:pPr>
              <w:spacing w:before="120" w:after="120" w:line="276" w:lineRule="auto"/>
              <w:jc w:val="both"/>
              <w:rPr>
                <w:sz w:val="22"/>
                <w:szCs w:val="22"/>
              </w:rPr>
            </w:pPr>
            <w:r w:rsidRPr="00180E01">
              <w:rPr>
                <w:b/>
                <w:sz w:val="22"/>
                <w:szCs w:val="22"/>
              </w:rPr>
              <w:t>Wymagany dokument</w:t>
            </w:r>
          </w:p>
        </w:tc>
      </w:tr>
      <w:tr w:rsidR="00E504AE" w:rsidRPr="00180E01" w14:paraId="0C70C23B" w14:textId="77777777" w:rsidTr="002256B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8D89" w14:textId="77777777" w:rsidR="00E504AE" w:rsidRPr="00180E01" w:rsidRDefault="00E504AE" w:rsidP="002256B1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1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927" w14:textId="77777777" w:rsidR="00E504AE" w:rsidRPr="00180E01" w:rsidRDefault="00E504AE" w:rsidP="002256B1">
            <w:pPr>
              <w:spacing w:before="120"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80E01">
              <w:rPr>
                <w:b/>
                <w:bCs/>
                <w:sz w:val="22"/>
                <w:szCs w:val="22"/>
              </w:rPr>
              <w:t>Wykaz dostaw lub usług</w:t>
            </w:r>
          </w:p>
          <w:p w14:paraId="06C0627B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 xml:space="preserve">Wykaz dostaw lub usług wykonanych, a w przypadku świadczeń powtarzających się lub ciągłych również wykonywanych, w okresie ostatnich 3 lat, a jeżeli okres prowadzenia </w:t>
            </w:r>
            <w:r w:rsidRPr="00180E01">
              <w:rPr>
                <w:sz w:val="22"/>
                <w:szCs w:val="22"/>
              </w:rPr>
              <w:lastRenderedPageBreak/>
              <w:t>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 Jeżeli Wykonawca powołuje się na doświadczenie w realizacji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uczestniczy.</w:t>
            </w:r>
          </w:p>
          <w:p w14:paraId="1D8EBCD6" w14:textId="77777777" w:rsidR="00E504AE" w:rsidRPr="00180E01" w:rsidRDefault="00E504AE" w:rsidP="002256B1">
            <w:pPr>
              <w:spacing w:after="120" w:line="360" w:lineRule="auto"/>
              <w:jc w:val="both"/>
              <w:rPr>
                <w:strike/>
                <w:color w:val="FF0000"/>
                <w:sz w:val="22"/>
                <w:szCs w:val="22"/>
              </w:rPr>
            </w:pPr>
            <w:r w:rsidRPr="00180E01">
              <w:rPr>
                <w:strike/>
                <w:color w:val="FF0000"/>
                <w:sz w:val="22"/>
                <w:szCs w:val="22"/>
              </w:rPr>
              <w:t>Minimalny poziom ewentualnie wymaganych standardów:</w:t>
            </w:r>
          </w:p>
          <w:p w14:paraId="4AD43B26" w14:textId="77777777" w:rsidR="00E504AE" w:rsidRPr="00180E01" w:rsidRDefault="00E504AE" w:rsidP="00E504AE">
            <w:pPr>
              <w:spacing w:after="120"/>
              <w:jc w:val="both"/>
              <w:rPr>
                <w:color w:val="FF0000"/>
                <w:sz w:val="22"/>
                <w:szCs w:val="22"/>
              </w:rPr>
            </w:pPr>
            <w:r w:rsidRPr="00180E01">
              <w:rPr>
                <w:color w:val="FF0000"/>
                <w:sz w:val="22"/>
                <w:szCs w:val="22"/>
              </w:rPr>
              <w:t>„Zamawiający uzna warunek za spełniony jeżeli Wykonawca wykaże, że w okresie ostatnich trzech lat przed upływem terminu składania ofert, a jeżeli okres prowadzenia działalności jest krótszy - w tym okresie, wykonał należycie:</w:t>
            </w:r>
          </w:p>
          <w:p w14:paraId="4AEDF746" w14:textId="77777777" w:rsidR="00E504AE" w:rsidRPr="00180E01" w:rsidRDefault="00E504AE" w:rsidP="00E504AE">
            <w:pPr>
              <w:spacing w:after="120"/>
              <w:jc w:val="both"/>
              <w:rPr>
                <w:color w:val="FF0000"/>
                <w:sz w:val="22"/>
                <w:szCs w:val="22"/>
              </w:rPr>
            </w:pPr>
            <w:r w:rsidRPr="00180E01">
              <w:rPr>
                <w:color w:val="FF0000"/>
                <w:sz w:val="22"/>
                <w:szCs w:val="22"/>
              </w:rPr>
              <w:t>co najmniej dwa zamówienia o wartości nie mniejszej niż 300 000,00 złotych brutto każde dla podmiotu leczniczego realizującego świadczenia szpitalne, obejmujące wdrożenie systemu do elektronicznego systemu obiegu dokumentów, co najmniej w następujących obszarach funkcjonalnych (każde z zamówień):</w:t>
            </w:r>
          </w:p>
          <w:p w14:paraId="2634036F" w14:textId="604CE41E" w:rsidR="00E504AE" w:rsidRPr="00180E01" w:rsidRDefault="00E504AE" w:rsidP="00E504AE">
            <w:pPr>
              <w:spacing w:after="120"/>
              <w:jc w:val="both"/>
              <w:rPr>
                <w:color w:val="FF0000"/>
                <w:sz w:val="22"/>
                <w:szCs w:val="22"/>
              </w:rPr>
            </w:pPr>
            <w:r w:rsidRPr="00180E01">
              <w:rPr>
                <w:color w:val="FF0000"/>
                <w:sz w:val="22"/>
                <w:szCs w:val="22"/>
              </w:rPr>
              <w:t>-dedykowanego rejestru i obiegu korespondencji przychodzącej, wychodzącej i wewnętrznej,</w:t>
            </w:r>
          </w:p>
          <w:p w14:paraId="34748C59" w14:textId="77777777" w:rsidR="00E504AE" w:rsidRPr="00180E01" w:rsidRDefault="00E504AE" w:rsidP="00E504AE">
            <w:pPr>
              <w:spacing w:after="120"/>
              <w:jc w:val="both"/>
              <w:rPr>
                <w:color w:val="FF0000"/>
                <w:sz w:val="22"/>
                <w:szCs w:val="22"/>
              </w:rPr>
            </w:pPr>
            <w:r w:rsidRPr="00180E01">
              <w:rPr>
                <w:color w:val="FF0000"/>
                <w:sz w:val="22"/>
                <w:szCs w:val="22"/>
              </w:rPr>
              <w:t>- dedykowanego rejestru umów</w:t>
            </w:r>
          </w:p>
          <w:p w14:paraId="7BE14714" w14:textId="7638EFB2" w:rsidR="00E504AE" w:rsidRPr="00180E01" w:rsidRDefault="00E504AE" w:rsidP="00E504AE">
            <w:pPr>
              <w:spacing w:after="120"/>
              <w:jc w:val="both"/>
              <w:rPr>
                <w:sz w:val="22"/>
                <w:szCs w:val="22"/>
              </w:rPr>
            </w:pPr>
            <w:r w:rsidRPr="00180E01">
              <w:rPr>
                <w:color w:val="FF0000"/>
                <w:sz w:val="22"/>
                <w:szCs w:val="22"/>
              </w:rPr>
              <w:t>oraz przeprowadzenie szkoleń dla minimum 5 pracowników Zamawiającego z zakresu administrowania i użytkowania systemu wraz z załączeniem dowodu/ów potwierdzających że wskazane zamówienie zostało wykonane lub jest wykonywane należycie - załącznik nr 10 do SWZ.”</w:t>
            </w:r>
          </w:p>
        </w:tc>
      </w:tr>
    </w:tbl>
    <w:p w14:paraId="6AB69662" w14:textId="77777777" w:rsidR="00180E01" w:rsidRPr="00180E01" w:rsidRDefault="00180E01" w:rsidP="00E504AE">
      <w:pPr>
        <w:spacing w:after="120"/>
        <w:jc w:val="both"/>
        <w:rPr>
          <w:bCs/>
          <w:sz w:val="22"/>
          <w:szCs w:val="22"/>
          <w:highlight w:val="darkGray"/>
        </w:rPr>
      </w:pPr>
    </w:p>
    <w:p w14:paraId="3487186B" w14:textId="77777777" w:rsidR="00180E01" w:rsidRPr="00180E01" w:rsidRDefault="00E504AE" w:rsidP="00667E06">
      <w:pPr>
        <w:pStyle w:val="Akapitzlist"/>
        <w:numPr>
          <w:ilvl w:val="0"/>
          <w:numId w:val="1"/>
        </w:numPr>
        <w:spacing w:after="120"/>
        <w:jc w:val="both"/>
        <w:rPr>
          <w:bCs/>
          <w:sz w:val="22"/>
          <w:szCs w:val="22"/>
          <w:u w:val="single"/>
        </w:rPr>
      </w:pPr>
      <w:r w:rsidRPr="00180E01">
        <w:rPr>
          <w:bCs/>
          <w:sz w:val="22"/>
          <w:szCs w:val="22"/>
          <w:u w:val="single"/>
        </w:rPr>
        <w:t>Rozdz. 9.2 ppkt. 1 Wykaz osób</w:t>
      </w:r>
    </w:p>
    <w:p w14:paraId="378E2E74" w14:textId="2F590F41" w:rsidR="00180E01" w:rsidRPr="00180E01" w:rsidRDefault="00180E01" w:rsidP="00180E01">
      <w:pPr>
        <w:spacing w:after="120"/>
        <w:ind w:left="360"/>
        <w:jc w:val="both"/>
        <w:rPr>
          <w:bCs/>
          <w:sz w:val="22"/>
          <w:szCs w:val="22"/>
          <w:u w:val="single"/>
        </w:rPr>
      </w:pPr>
      <w:r w:rsidRPr="00180E01">
        <w:rPr>
          <w:bCs/>
          <w:sz w:val="22"/>
          <w:szCs w:val="22"/>
        </w:rPr>
        <w:t xml:space="preserve">      </w:t>
      </w:r>
      <w:r w:rsidRPr="00180E01">
        <w:rPr>
          <w:bCs/>
          <w:sz w:val="22"/>
          <w:szCs w:val="22"/>
          <w:u w:val="single"/>
        </w:rPr>
        <w:t>Było:</w:t>
      </w:r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25"/>
      </w:tblGrid>
      <w:tr w:rsidR="00E504AE" w:rsidRPr="00180E01" w14:paraId="0FF6A729" w14:textId="77777777" w:rsidTr="00E50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3449" w14:textId="77777777" w:rsidR="00E504AE" w:rsidRPr="00180E01" w:rsidRDefault="00E504AE" w:rsidP="002256B1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2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B21A" w14:textId="77777777" w:rsidR="00E504AE" w:rsidRPr="00180E01" w:rsidRDefault="00E504AE" w:rsidP="002256B1">
            <w:pPr>
              <w:spacing w:before="120"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80E01">
              <w:rPr>
                <w:b/>
                <w:bCs/>
                <w:sz w:val="22"/>
                <w:szCs w:val="22"/>
              </w:rPr>
              <w:t>Wykaz osób</w:t>
            </w:r>
          </w:p>
          <w:p w14:paraId="7FC78AA0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 - zgodnie z załącznikiem nr 11 do SWZ</w:t>
            </w:r>
          </w:p>
          <w:p w14:paraId="251E0DA5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lastRenderedPageBreak/>
              <w:t xml:space="preserve">Warunek zostanie uznany za spełniony, jeżeli Wykonawca wykaże, </w:t>
            </w:r>
          </w:p>
          <w:p w14:paraId="0CFE2D9D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że dysponuje lub będzie dysponował w okresie realizacji zamówienia następującymi osobami:</w:t>
            </w:r>
          </w:p>
          <w:p w14:paraId="0E289C22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- co najmniej dwoma osobami skierowanymi do realizacji zamówienia w charakterze wdrożeniowców SEOD, posiadającymi co najmniej trzyletnie doświadczenie w pełnieniu funkcji wdrożeniowca w zakresie analizy wymagań, projektowania i wdrażania systemów informatycznych potwierdzone certyfikatami związanymi z kierowaniem projektami informatycznymi do obsługi podmiotów działalności leczniczej (zakładów opieki zdrowotnej) i w tym okresie każdy z nich brał udział w co najmniej 3 wdrożeniach systemów SEOD,</w:t>
            </w:r>
          </w:p>
          <w:p w14:paraId="46FA6B64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Zamawiający dopuszcza pełnienia kilku funkcji (więcej niż dwóch) z wymienionych powyżej przez tę samą osobę.</w:t>
            </w:r>
          </w:p>
        </w:tc>
      </w:tr>
    </w:tbl>
    <w:p w14:paraId="6A25A12A" w14:textId="77777777" w:rsidR="00E504AE" w:rsidRPr="00180E01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</w:p>
    <w:p w14:paraId="0211C64A" w14:textId="745A7D01" w:rsidR="00E504AE" w:rsidRPr="00180E01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  <w:r w:rsidRPr="00E504AE">
        <w:rPr>
          <w:bCs/>
          <w:sz w:val="22"/>
          <w:szCs w:val="22"/>
          <w:u w:val="single"/>
        </w:rPr>
        <w:t xml:space="preserve">Rozdz. </w:t>
      </w:r>
      <w:r w:rsidRPr="00180E01">
        <w:rPr>
          <w:bCs/>
          <w:sz w:val="22"/>
          <w:szCs w:val="22"/>
          <w:u w:val="single"/>
        </w:rPr>
        <w:t>9.2 ppkt. 1 Wykaz osób</w:t>
      </w:r>
    </w:p>
    <w:p w14:paraId="16AF14D6" w14:textId="77777777" w:rsidR="00180E01" w:rsidRPr="00E504AE" w:rsidRDefault="00180E01" w:rsidP="00180E01">
      <w:pPr>
        <w:spacing w:after="120"/>
        <w:jc w:val="both"/>
        <w:rPr>
          <w:bCs/>
          <w:sz w:val="22"/>
          <w:szCs w:val="22"/>
        </w:rPr>
      </w:pPr>
      <w:r w:rsidRPr="00E504AE">
        <w:rPr>
          <w:b/>
          <w:bCs/>
          <w:sz w:val="22"/>
          <w:szCs w:val="22"/>
        </w:rPr>
        <w:t>Jest:</w:t>
      </w:r>
      <w:r w:rsidRPr="00E504AE">
        <w:rPr>
          <w:bCs/>
          <w:sz w:val="22"/>
          <w:szCs w:val="22"/>
        </w:rPr>
        <w:t xml:space="preserve"> </w:t>
      </w:r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25"/>
      </w:tblGrid>
      <w:tr w:rsidR="00E504AE" w:rsidRPr="00180E01" w14:paraId="393A4FF1" w14:textId="77777777" w:rsidTr="002256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C52F" w14:textId="77777777" w:rsidR="00E504AE" w:rsidRPr="00180E01" w:rsidRDefault="00E504AE" w:rsidP="002256B1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2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7E4F" w14:textId="77777777" w:rsidR="00E504AE" w:rsidRPr="00180E01" w:rsidRDefault="00E504AE" w:rsidP="002256B1">
            <w:pPr>
              <w:spacing w:before="120"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80E01">
              <w:rPr>
                <w:b/>
                <w:bCs/>
                <w:sz w:val="22"/>
                <w:szCs w:val="22"/>
              </w:rPr>
              <w:t>Wykaz osób</w:t>
            </w:r>
          </w:p>
          <w:p w14:paraId="021B5546" w14:textId="627AFD81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 xml:space="preserve">Wykaz osób, skierowanych przez wykonawcę do realizacji zamówienia publicznego, w szczególności odpowiedzialnych za świadczenie usług, kontrolę jakości lub </w:t>
            </w:r>
            <w:r w:rsidRPr="00180E01">
              <w:rPr>
                <w:strike/>
                <w:sz w:val="22"/>
                <w:szCs w:val="22"/>
              </w:rPr>
              <w:t xml:space="preserve">kierowanie robotami budowlanymi  </w:t>
            </w:r>
            <w:r w:rsidRPr="00180E01">
              <w:rPr>
                <w:color w:val="FF0000"/>
                <w:sz w:val="22"/>
                <w:szCs w:val="22"/>
              </w:rPr>
              <w:t>kierowanie pracami wdrożeniowymi</w:t>
            </w:r>
            <w:r w:rsidRPr="00180E01">
              <w:rPr>
                <w:sz w:val="22"/>
                <w:szCs w:val="22"/>
              </w:rPr>
              <w:t>, wraz z informacjami na temat ich kwalifikacji zawodowych, uprawnień, doświadczenia i wykształcenia niezbędnych do wykonania zamówienia publicznego, a także zakresu wykonywanych przez nie czynności oraz informacją o podstawie do dysponowania tymi osobami  - zgodnie z załącznikiem nr 11 do SWZ</w:t>
            </w:r>
          </w:p>
          <w:p w14:paraId="6DA31739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 xml:space="preserve">Warunek zostanie uznany za spełniony, jeżeli Wykonawca wykaże, </w:t>
            </w:r>
          </w:p>
          <w:p w14:paraId="24BEE546" w14:textId="77777777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że dysponuje lub będzie dysponował w okresie realizacji zamówienia następującymi osobami:</w:t>
            </w:r>
          </w:p>
          <w:p w14:paraId="4A6E6773" w14:textId="6199B08F" w:rsidR="00E504AE" w:rsidRPr="00180E01" w:rsidRDefault="00E504AE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 xml:space="preserve">- </w:t>
            </w:r>
            <w:r w:rsidR="006318E5" w:rsidRPr="00180E01">
              <w:rPr>
                <w:color w:val="FF0000"/>
                <w:sz w:val="22"/>
                <w:szCs w:val="22"/>
              </w:rPr>
              <w:t>co najmniej dwoma osobami skierowanymi do realizacji zamówienia w charakterze wdrożeniowców SEOD, posiadającymi co najmniej trzyletnie doświadczenie w pełnieniu funkcji wdrożeniowca w zakresie analizy wymagań, wdrażania systemów informatycznych potwierdzone certyfikatami Prince Foundation lub równoważny i w tym okresie każdy z nich brał udział w co najmniej 3 wdrożeniach systemów SEOD</w:t>
            </w:r>
          </w:p>
          <w:p w14:paraId="08838963" w14:textId="77777777" w:rsidR="00E504AE" w:rsidRPr="00180E01" w:rsidRDefault="00E504AE" w:rsidP="002256B1">
            <w:pPr>
              <w:spacing w:after="120" w:line="360" w:lineRule="auto"/>
              <w:jc w:val="both"/>
              <w:rPr>
                <w:strike/>
                <w:sz w:val="22"/>
                <w:szCs w:val="22"/>
              </w:rPr>
            </w:pPr>
            <w:r w:rsidRPr="00180E01">
              <w:rPr>
                <w:strike/>
                <w:color w:val="FF0000"/>
                <w:sz w:val="22"/>
                <w:szCs w:val="22"/>
              </w:rPr>
              <w:t>Zamawiający dopuszcza pełnienia kilku funkcji (więcej niż dwóch) z wymienionych powyżej przez tę samą osobę.</w:t>
            </w:r>
          </w:p>
        </w:tc>
      </w:tr>
    </w:tbl>
    <w:p w14:paraId="0C6ECB42" w14:textId="77777777" w:rsidR="00E504AE" w:rsidRPr="00180E01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</w:p>
    <w:p w14:paraId="39EB4168" w14:textId="265FD702" w:rsidR="006318E5" w:rsidRPr="00180E01" w:rsidRDefault="006318E5" w:rsidP="00667E06">
      <w:pPr>
        <w:pStyle w:val="Akapitzlist"/>
        <w:numPr>
          <w:ilvl w:val="0"/>
          <w:numId w:val="1"/>
        </w:numPr>
        <w:spacing w:after="120"/>
        <w:jc w:val="both"/>
        <w:rPr>
          <w:bCs/>
          <w:sz w:val="22"/>
          <w:szCs w:val="22"/>
          <w:u w:val="single"/>
        </w:rPr>
      </w:pPr>
      <w:r w:rsidRPr="00180E01">
        <w:rPr>
          <w:bCs/>
          <w:sz w:val="22"/>
          <w:szCs w:val="22"/>
          <w:u w:val="single"/>
        </w:rPr>
        <w:t>Rozdz. 9.2 ppkt. 1 Zezwolenie, licencja, koncesja lub wpis do rejestru w zakresie określonych usług</w:t>
      </w:r>
    </w:p>
    <w:p w14:paraId="54C59E6A" w14:textId="184500EE" w:rsidR="00180E01" w:rsidRPr="00E504AE" w:rsidRDefault="00180E01" w:rsidP="00180E01">
      <w:pPr>
        <w:spacing w:after="120"/>
        <w:jc w:val="both"/>
        <w:rPr>
          <w:bCs/>
          <w:sz w:val="22"/>
          <w:szCs w:val="22"/>
          <w:u w:val="single"/>
        </w:rPr>
      </w:pPr>
      <w:r w:rsidRPr="00180E01">
        <w:rPr>
          <w:bCs/>
          <w:sz w:val="22"/>
          <w:szCs w:val="22"/>
        </w:rPr>
        <w:t xml:space="preserve">             </w:t>
      </w:r>
      <w:r w:rsidRPr="00E504AE">
        <w:rPr>
          <w:bCs/>
          <w:sz w:val="22"/>
          <w:szCs w:val="22"/>
          <w:u w:val="single"/>
        </w:rPr>
        <w:t>Było:</w:t>
      </w:r>
    </w:p>
    <w:tbl>
      <w:tblPr>
        <w:tblW w:w="96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625"/>
      </w:tblGrid>
      <w:tr w:rsidR="006318E5" w:rsidRPr="00180E01" w14:paraId="1BA11E07" w14:textId="77777777" w:rsidTr="006318E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75C" w14:textId="77777777" w:rsidR="006318E5" w:rsidRPr="00180E01" w:rsidRDefault="006318E5" w:rsidP="002256B1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CD79" w14:textId="77777777" w:rsidR="006318E5" w:rsidRPr="00180E01" w:rsidRDefault="006318E5" w:rsidP="002256B1">
            <w:pPr>
              <w:spacing w:before="120" w:line="360" w:lineRule="auto"/>
              <w:jc w:val="both"/>
              <w:rPr>
                <w:b/>
                <w:bCs/>
                <w:sz w:val="22"/>
                <w:szCs w:val="22"/>
              </w:rPr>
            </w:pPr>
            <w:bookmarkStart w:id="2" w:name="_Hlk170459479"/>
            <w:r w:rsidRPr="00180E01">
              <w:rPr>
                <w:b/>
                <w:bCs/>
                <w:sz w:val="22"/>
                <w:szCs w:val="22"/>
              </w:rPr>
              <w:t>Zezwolenie, licencja, koncesja lub wpis do rejestru w zakresie określonych usług</w:t>
            </w:r>
          </w:p>
          <w:bookmarkEnd w:id="2"/>
          <w:p w14:paraId="60EA67E8" w14:textId="77777777" w:rsidR="006318E5" w:rsidRPr="00180E01" w:rsidRDefault="006318E5" w:rsidP="002256B1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180E01">
              <w:rPr>
                <w:sz w:val="22"/>
                <w:szCs w:val="22"/>
              </w:rPr>
              <w:t>Odpowiednie zezwolenie, licencja, koncesja lub potwierdzenie wpisu do rejestru działalności regulowanej, jeżeli ich posiadanie jest niezbędne do świadczenia określonych usług w kraju, w którym Wykonawca ma siedzibę lub miejsce zamieszkania. Zamawiający uzna warunek za spełniony jeżeli Wykonawca wykaże, że posiada certyfikat zarządzania projektami np. PRINCE 2 lub PMP lub inny równoważny,</w:t>
            </w:r>
          </w:p>
        </w:tc>
      </w:tr>
    </w:tbl>
    <w:p w14:paraId="052A2A97" w14:textId="77777777" w:rsidR="006318E5" w:rsidRPr="00180E01" w:rsidRDefault="006318E5" w:rsidP="006318E5">
      <w:pPr>
        <w:spacing w:after="120"/>
        <w:jc w:val="both"/>
        <w:rPr>
          <w:bCs/>
          <w:sz w:val="22"/>
          <w:szCs w:val="22"/>
          <w:u w:val="single"/>
        </w:rPr>
      </w:pPr>
    </w:p>
    <w:p w14:paraId="5223D6A7" w14:textId="76EC449E" w:rsidR="006318E5" w:rsidRPr="00180E01" w:rsidRDefault="006318E5" w:rsidP="006318E5">
      <w:pPr>
        <w:spacing w:after="120"/>
        <w:jc w:val="both"/>
        <w:rPr>
          <w:bCs/>
          <w:sz w:val="22"/>
          <w:szCs w:val="22"/>
          <w:u w:val="single"/>
        </w:rPr>
      </w:pPr>
      <w:r w:rsidRPr="00E504AE">
        <w:rPr>
          <w:bCs/>
          <w:sz w:val="22"/>
          <w:szCs w:val="22"/>
          <w:u w:val="single"/>
        </w:rPr>
        <w:t xml:space="preserve">Rozdz. </w:t>
      </w:r>
      <w:r w:rsidRPr="00180E01">
        <w:rPr>
          <w:bCs/>
          <w:sz w:val="22"/>
          <w:szCs w:val="22"/>
          <w:u w:val="single"/>
        </w:rPr>
        <w:t>9.2 ppkt. 1 Zezwolenie, licencja, koncesja lub wpis do rejestru w zakresie określonych usług</w:t>
      </w:r>
    </w:p>
    <w:p w14:paraId="347B1C82" w14:textId="3EC41AB8" w:rsidR="00180E01" w:rsidRPr="00E504AE" w:rsidRDefault="00180E01" w:rsidP="006318E5">
      <w:pPr>
        <w:spacing w:after="120"/>
        <w:jc w:val="both"/>
        <w:rPr>
          <w:bCs/>
          <w:sz w:val="22"/>
          <w:szCs w:val="22"/>
        </w:rPr>
      </w:pPr>
      <w:r w:rsidRPr="00E504AE">
        <w:rPr>
          <w:b/>
          <w:bCs/>
          <w:sz w:val="22"/>
          <w:szCs w:val="22"/>
        </w:rPr>
        <w:t>Jest:</w:t>
      </w:r>
      <w:r w:rsidRPr="00E504AE">
        <w:rPr>
          <w:bCs/>
          <w:sz w:val="22"/>
          <w:szCs w:val="22"/>
        </w:rPr>
        <w:t xml:space="preserve"> </w:t>
      </w:r>
    </w:p>
    <w:tbl>
      <w:tblPr>
        <w:tblW w:w="96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625"/>
      </w:tblGrid>
      <w:tr w:rsidR="006318E5" w:rsidRPr="00180E01" w14:paraId="684C5DCE" w14:textId="77777777" w:rsidTr="002256B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E9E5" w14:textId="77777777" w:rsidR="006318E5" w:rsidRPr="00180E01" w:rsidRDefault="006318E5" w:rsidP="002256B1">
            <w:pPr>
              <w:spacing w:before="120" w:after="120" w:line="360" w:lineRule="auto"/>
              <w:jc w:val="center"/>
              <w:rPr>
                <w:strike/>
                <w:color w:val="FF0000"/>
                <w:sz w:val="22"/>
                <w:szCs w:val="22"/>
              </w:rPr>
            </w:pPr>
            <w:r w:rsidRPr="00180E01">
              <w:rPr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C5FE" w14:textId="77777777" w:rsidR="006318E5" w:rsidRPr="00180E01" w:rsidRDefault="006318E5" w:rsidP="002256B1">
            <w:pPr>
              <w:spacing w:before="120" w:line="360" w:lineRule="auto"/>
              <w:jc w:val="both"/>
              <w:rPr>
                <w:b/>
                <w:bCs/>
                <w:strike/>
                <w:color w:val="FF0000"/>
                <w:sz w:val="22"/>
                <w:szCs w:val="22"/>
              </w:rPr>
            </w:pPr>
            <w:r w:rsidRPr="00180E01">
              <w:rPr>
                <w:b/>
                <w:bCs/>
                <w:strike/>
                <w:color w:val="FF0000"/>
                <w:sz w:val="22"/>
                <w:szCs w:val="22"/>
              </w:rPr>
              <w:t>Zezwolenie, licencja, koncesja lub wpis do rejestru w zakresie określonych usług</w:t>
            </w:r>
          </w:p>
          <w:p w14:paraId="224265E9" w14:textId="77777777" w:rsidR="006318E5" w:rsidRPr="00180E01" w:rsidRDefault="006318E5" w:rsidP="002256B1">
            <w:pPr>
              <w:spacing w:after="120" w:line="360" w:lineRule="auto"/>
              <w:jc w:val="both"/>
              <w:rPr>
                <w:strike/>
                <w:color w:val="FF0000"/>
                <w:sz w:val="22"/>
                <w:szCs w:val="22"/>
              </w:rPr>
            </w:pPr>
            <w:r w:rsidRPr="00180E01">
              <w:rPr>
                <w:strike/>
                <w:color w:val="FF0000"/>
                <w:sz w:val="22"/>
                <w:szCs w:val="22"/>
              </w:rPr>
              <w:t>Odpowiednie zezwolenie, licencja, koncesja lub potwierdzenie wpisu do rejestru działalności regulowanej, jeżeli ich posiadanie jest niezbędne do świadczenia określonych usług w kraju, w którym Wykonawca ma siedzibę lub miejsce zamieszkania. Zamawiający uzna warunek za spełniony jeżeli Wykonawca wykaże, że posiada certyfikat zarządzania projektami np. PRINCE 2 lub PMP lub inny równoważny,</w:t>
            </w:r>
          </w:p>
        </w:tc>
      </w:tr>
    </w:tbl>
    <w:p w14:paraId="47236D5B" w14:textId="77777777" w:rsidR="00EF1037" w:rsidRDefault="00EF1037" w:rsidP="00E504AE">
      <w:pPr>
        <w:pStyle w:val="Tekstpodstawowy"/>
        <w:spacing w:line="240" w:lineRule="auto"/>
        <w:jc w:val="right"/>
        <w:rPr>
          <w:sz w:val="22"/>
          <w:szCs w:val="22"/>
        </w:rPr>
      </w:pPr>
    </w:p>
    <w:p w14:paraId="0B1F1F01" w14:textId="14E12312" w:rsidR="00D13242" w:rsidRPr="00D13242" w:rsidRDefault="00D13242" w:rsidP="00667E06">
      <w:pPr>
        <w:pStyle w:val="Akapitzlist"/>
        <w:numPr>
          <w:ilvl w:val="0"/>
          <w:numId w:val="1"/>
        </w:numPr>
        <w:spacing w:after="120"/>
        <w:jc w:val="both"/>
        <w:rPr>
          <w:bCs/>
          <w:sz w:val="22"/>
          <w:szCs w:val="22"/>
          <w:u w:val="single"/>
        </w:rPr>
      </w:pPr>
      <w:r w:rsidRPr="00D13242">
        <w:rPr>
          <w:bCs/>
          <w:sz w:val="22"/>
          <w:szCs w:val="22"/>
          <w:u w:val="single"/>
        </w:rPr>
        <w:t xml:space="preserve">Rozdz. </w:t>
      </w:r>
      <w:r>
        <w:rPr>
          <w:bCs/>
          <w:sz w:val="22"/>
          <w:szCs w:val="22"/>
          <w:u w:val="single"/>
        </w:rPr>
        <w:t>21 SWZ (kryterium 3)</w:t>
      </w:r>
    </w:p>
    <w:p w14:paraId="43F523A8" w14:textId="77777777" w:rsidR="00D13242" w:rsidRPr="00E504AE" w:rsidRDefault="00D13242" w:rsidP="00D13242">
      <w:pPr>
        <w:spacing w:after="120"/>
        <w:jc w:val="both"/>
        <w:rPr>
          <w:bCs/>
          <w:sz w:val="22"/>
          <w:szCs w:val="22"/>
          <w:u w:val="single"/>
        </w:rPr>
      </w:pPr>
      <w:r w:rsidRPr="00180E01">
        <w:rPr>
          <w:bCs/>
          <w:sz w:val="22"/>
          <w:szCs w:val="22"/>
        </w:rPr>
        <w:t xml:space="preserve">             </w:t>
      </w:r>
      <w:r w:rsidRPr="00E504AE">
        <w:rPr>
          <w:bCs/>
          <w:sz w:val="22"/>
          <w:szCs w:val="22"/>
          <w:u w:val="single"/>
        </w:rPr>
        <w:t>Było: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647"/>
      </w:tblGrid>
      <w:tr w:rsidR="00D13242" w:rsidRPr="00D13242" w14:paraId="52025BE5" w14:textId="77777777" w:rsidTr="00D13242">
        <w:tc>
          <w:tcPr>
            <w:tcW w:w="993" w:type="dxa"/>
            <w:vAlign w:val="center"/>
          </w:tcPr>
          <w:p w14:paraId="0704D11C" w14:textId="77777777" w:rsidR="00D13242" w:rsidRPr="00D13242" w:rsidRDefault="00D13242" w:rsidP="00D13242">
            <w:pPr>
              <w:spacing w:before="60" w:after="120"/>
              <w:jc w:val="center"/>
              <w:rPr>
                <w:b/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5ED6D664" w14:textId="77777777" w:rsidR="00D13242" w:rsidRPr="00D13242" w:rsidRDefault="00D13242" w:rsidP="00D13242">
            <w:pPr>
              <w:pStyle w:val="Tekstpodstawowy"/>
              <w:spacing w:before="60" w:line="240" w:lineRule="auto"/>
              <w:rPr>
                <w:b/>
                <w:bCs/>
                <w:sz w:val="22"/>
                <w:szCs w:val="22"/>
              </w:rPr>
            </w:pPr>
            <w:r w:rsidRPr="00D13242">
              <w:rPr>
                <w:b/>
                <w:bCs/>
                <w:sz w:val="22"/>
                <w:szCs w:val="22"/>
              </w:rPr>
              <w:t>Wliczony w ofertę okres utrzymania i serwisowania systemu</w:t>
            </w:r>
          </w:p>
          <w:p w14:paraId="72EBB582" w14:textId="77777777" w:rsidR="00D13242" w:rsidRPr="00D13242" w:rsidRDefault="00D13242" w:rsidP="00D13242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Wliczony w ofertę okres utrzymania i serwisowania systemu :</w:t>
            </w:r>
          </w:p>
          <w:p w14:paraId="579F2DBE" w14:textId="77777777" w:rsidR="00D13242" w:rsidRPr="00D13242" w:rsidRDefault="00D13242" w:rsidP="00D13242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- 36 miesięcy - 0%</w:t>
            </w:r>
          </w:p>
          <w:p w14:paraId="10AAB30F" w14:textId="77777777" w:rsidR="00D13242" w:rsidRPr="00D13242" w:rsidRDefault="00D13242" w:rsidP="00D13242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- 48 miesiące - 3%</w:t>
            </w:r>
          </w:p>
          <w:p w14:paraId="7FA4028A" w14:textId="77777777" w:rsidR="00D13242" w:rsidRPr="00D13242" w:rsidRDefault="00D13242" w:rsidP="00D13242">
            <w:pPr>
              <w:spacing w:before="60" w:after="120"/>
              <w:jc w:val="both"/>
              <w:rPr>
                <w:b/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- 54 miesięcy - 5 %</w:t>
            </w:r>
          </w:p>
        </w:tc>
      </w:tr>
    </w:tbl>
    <w:p w14:paraId="41E21F1D" w14:textId="77777777" w:rsidR="00D13242" w:rsidRDefault="00D13242" w:rsidP="00D13242">
      <w:pPr>
        <w:spacing w:after="120"/>
        <w:jc w:val="both"/>
        <w:rPr>
          <w:bCs/>
          <w:sz w:val="22"/>
          <w:szCs w:val="22"/>
          <w:u w:val="single"/>
        </w:rPr>
      </w:pPr>
    </w:p>
    <w:p w14:paraId="439DFAF2" w14:textId="3C55C7E3" w:rsidR="00D13242" w:rsidRPr="00D13242" w:rsidRDefault="00D13242" w:rsidP="00D13242">
      <w:pPr>
        <w:spacing w:after="120"/>
        <w:jc w:val="both"/>
        <w:rPr>
          <w:bCs/>
          <w:sz w:val="22"/>
          <w:szCs w:val="22"/>
          <w:u w:val="single"/>
        </w:rPr>
      </w:pPr>
      <w:r w:rsidRPr="00D13242">
        <w:rPr>
          <w:bCs/>
          <w:sz w:val="22"/>
          <w:szCs w:val="22"/>
          <w:u w:val="single"/>
        </w:rPr>
        <w:t>Rozdz. 21 SWZ (kryterium 3)</w:t>
      </w:r>
    </w:p>
    <w:p w14:paraId="1EB0F4C7" w14:textId="4704954D" w:rsidR="00D13242" w:rsidRPr="00E504AE" w:rsidRDefault="00D13242" w:rsidP="00D13242">
      <w:pPr>
        <w:spacing w:after="120"/>
        <w:jc w:val="both"/>
        <w:rPr>
          <w:b/>
          <w:sz w:val="22"/>
          <w:szCs w:val="22"/>
          <w:u w:val="single"/>
        </w:rPr>
      </w:pPr>
      <w:r w:rsidRPr="00D13242">
        <w:rPr>
          <w:b/>
          <w:sz w:val="22"/>
          <w:szCs w:val="22"/>
          <w:u w:val="single"/>
        </w:rPr>
        <w:t>Jest</w:t>
      </w:r>
      <w:r w:rsidRPr="00E504AE">
        <w:rPr>
          <w:b/>
          <w:sz w:val="22"/>
          <w:szCs w:val="22"/>
          <w:u w:val="single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647"/>
      </w:tblGrid>
      <w:tr w:rsidR="00D13242" w:rsidRPr="00D13242" w14:paraId="71CC3237" w14:textId="77777777" w:rsidTr="002256B1">
        <w:tc>
          <w:tcPr>
            <w:tcW w:w="993" w:type="dxa"/>
            <w:vAlign w:val="center"/>
          </w:tcPr>
          <w:p w14:paraId="42D8FB4F" w14:textId="77777777" w:rsidR="00D13242" w:rsidRPr="00D13242" w:rsidRDefault="00D13242" w:rsidP="002256B1">
            <w:pPr>
              <w:spacing w:before="60" w:after="120"/>
              <w:jc w:val="center"/>
              <w:rPr>
                <w:b/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192DEDBD" w14:textId="77777777" w:rsidR="00D13242" w:rsidRPr="00D13242" w:rsidRDefault="00D13242" w:rsidP="002256B1">
            <w:pPr>
              <w:pStyle w:val="Tekstpodstawowy"/>
              <w:spacing w:before="60" w:line="240" w:lineRule="auto"/>
              <w:rPr>
                <w:b/>
                <w:bCs/>
                <w:sz w:val="22"/>
                <w:szCs w:val="22"/>
              </w:rPr>
            </w:pPr>
            <w:r w:rsidRPr="00D13242">
              <w:rPr>
                <w:b/>
                <w:bCs/>
                <w:sz w:val="22"/>
                <w:szCs w:val="22"/>
              </w:rPr>
              <w:t>Wliczony w ofertę okres utrzymania i serwisowania systemu</w:t>
            </w:r>
          </w:p>
          <w:p w14:paraId="12063A57" w14:textId="77777777" w:rsidR="00D13242" w:rsidRPr="00D13242" w:rsidRDefault="00D13242" w:rsidP="002256B1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>Wliczony w ofertę okres utrzymania i serwisowania systemu :</w:t>
            </w:r>
          </w:p>
          <w:p w14:paraId="13F8C472" w14:textId="6E27E87D" w:rsidR="00D13242" w:rsidRPr="00D13242" w:rsidRDefault="00D13242" w:rsidP="002256B1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 xml:space="preserve">- 36 miesięcy </w:t>
            </w:r>
            <w:r w:rsidR="00133672" w:rsidRPr="00133672">
              <w:rPr>
                <w:color w:val="FF0000"/>
                <w:sz w:val="22"/>
                <w:szCs w:val="22"/>
              </w:rPr>
              <w:t xml:space="preserve">- </w:t>
            </w:r>
            <w:r w:rsidRPr="00133672">
              <w:rPr>
                <w:color w:val="FF0000"/>
                <w:sz w:val="22"/>
                <w:szCs w:val="22"/>
              </w:rPr>
              <w:t>0</w:t>
            </w:r>
            <w:r w:rsidR="00133672" w:rsidRPr="00133672">
              <w:rPr>
                <w:color w:val="FF0000"/>
                <w:sz w:val="22"/>
                <w:szCs w:val="22"/>
              </w:rPr>
              <w:t xml:space="preserve"> punktów</w:t>
            </w:r>
          </w:p>
          <w:p w14:paraId="4994FCAA" w14:textId="0C0EEE7C" w:rsidR="00D13242" w:rsidRPr="00D13242" w:rsidRDefault="00D13242" w:rsidP="002256B1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 xml:space="preserve">- 48 miesiące </w:t>
            </w:r>
            <w:r w:rsidR="00133672" w:rsidRPr="00133672">
              <w:rPr>
                <w:color w:val="FF0000"/>
                <w:sz w:val="22"/>
                <w:szCs w:val="22"/>
              </w:rPr>
              <w:t>-</w:t>
            </w:r>
            <w:r w:rsidR="00133672">
              <w:rPr>
                <w:sz w:val="22"/>
                <w:szCs w:val="22"/>
              </w:rPr>
              <w:t xml:space="preserve"> </w:t>
            </w:r>
            <w:r w:rsidRPr="00133672">
              <w:rPr>
                <w:color w:val="FF0000"/>
                <w:sz w:val="22"/>
                <w:szCs w:val="22"/>
              </w:rPr>
              <w:t>3</w:t>
            </w:r>
            <w:r w:rsidR="00133672" w:rsidRPr="00133672">
              <w:rPr>
                <w:color w:val="FF0000"/>
                <w:sz w:val="22"/>
                <w:szCs w:val="22"/>
              </w:rPr>
              <w:t xml:space="preserve"> punkty</w:t>
            </w:r>
          </w:p>
          <w:p w14:paraId="73ADE8E3" w14:textId="2DD47038" w:rsidR="00D13242" w:rsidRPr="00D13242" w:rsidRDefault="00D13242" w:rsidP="002256B1">
            <w:pPr>
              <w:spacing w:before="60" w:after="120"/>
              <w:jc w:val="both"/>
              <w:rPr>
                <w:b/>
                <w:sz w:val="22"/>
                <w:szCs w:val="22"/>
              </w:rPr>
            </w:pPr>
            <w:r w:rsidRPr="00D13242">
              <w:rPr>
                <w:sz w:val="22"/>
                <w:szCs w:val="22"/>
              </w:rPr>
              <w:t xml:space="preserve">- 54 miesięcy </w:t>
            </w:r>
            <w:r w:rsidRPr="00133672">
              <w:rPr>
                <w:color w:val="FF0000"/>
                <w:sz w:val="22"/>
                <w:szCs w:val="22"/>
              </w:rPr>
              <w:t xml:space="preserve">- 5 </w:t>
            </w:r>
            <w:r w:rsidR="00133672" w:rsidRPr="00133672">
              <w:rPr>
                <w:color w:val="FF0000"/>
                <w:sz w:val="22"/>
                <w:szCs w:val="22"/>
              </w:rPr>
              <w:t xml:space="preserve">punktów </w:t>
            </w:r>
          </w:p>
        </w:tc>
      </w:tr>
    </w:tbl>
    <w:p w14:paraId="1B535AFD" w14:textId="77777777" w:rsidR="00D13242" w:rsidRDefault="00D13242" w:rsidP="00D13242">
      <w:pPr>
        <w:pStyle w:val="Akapitzlist"/>
        <w:spacing w:line="360" w:lineRule="auto"/>
        <w:jc w:val="both"/>
        <w:rPr>
          <w:sz w:val="22"/>
          <w:szCs w:val="22"/>
        </w:rPr>
      </w:pPr>
    </w:p>
    <w:p w14:paraId="47A35978" w14:textId="4691EDD7" w:rsidR="006318E5" w:rsidRPr="00133672" w:rsidRDefault="00F822A1" w:rsidP="00667E06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Zamawiający dokonuje m</w:t>
      </w:r>
      <w:r w:rsidR="006318E5" w:rsidRPr="00133672">
        <w:rPr>
          <w:sz w:val="22"/>
          <w:szCs w:val="22"/>
        </w:rPr>
        <w:t xml:space="preserve">odyfikacji </w:t>
      </w:r>
      <w:r w:rsidR="00133672">
        <w:rPr>
          <w:sz w:val="22"/>
          <w:szCs w:val="22"/>
        </w:rPr>
        <w:t>wzoru</w:t>
      </w:r>
      <w:r w:rsidR="006318E5" w:rsidRPr="00133672">
        <w:rPr>
          <w:sz w:val="22"/>
          <w:szCs w:val="22"/>
        </w:rPr>
        <w:t xml:space="preserve"> umowy stanowiącego załącznik nr </w:t>
      </w:r>
      <w:r w:rsidR="00180E01" w:rsidRPr="00133672">
        <w:rPr>
          <w:sz w:val="22"/>
          <w:szCs w:val="22"/>
        </w:rPr>
        <w:t>5</w:t>
      </w:r>
      <w:r w:rsidR="006318E5" w:rsidRPr="00133672">
        <w:rPr>
          <w:sz w:val="22"/>
          <w:szCs w:val="22"/>
        </w:rPr>
        <w:t xml:space="preserve"> do SWZ</w:t>
      </w:r>
    </w:p>
    <w:p w14:paraId="5D1F3BCB" w14:textId="77777777" w:rsidR="006318E5" w:rsidRDefault="006318E5" w:rsidP="00E504AE">
      <w:pPr>
        <w:pStyle w:val="Tekstpodstawowy"/>
        <w:spacing w:line="240" w:lineRule="auto"/>
        <w:ind w:left="3117" w:right="-2" w:firstLine="423"/>
        <w:jc w:val="right"/>
        <w:rPr>
          <w:i/>
          <w:szCs w:val="24"/>
        </w:rPr>
      </w:pPr>
    </w:p>
    <w:p w14:paraId="023CFE7F" w14:textId="5BBBBAED" w:rsidR="005C0930" w:rsidRPr="00E504AE" w:rsidRDefault="005C0930" w:rsidP="00B2297A">
      <w:pPr>
        <w:pStyle w:val="Tekstpodstawowy"/>
        <w:spacing w:line="240" w:lineRule="auto"/>
        <w:ind w:left="3117" w:right="-2" w:firstLine="423"/>
        <w:jc w:val="center"/>
        <w:rPr>
          <w:szCs w:val="24"/>
        </w:rPr>
      </w:pPr>
      <w:r w:rsidRPr="00E504AE">
        <w:rPr>
          <w:i/>
          <w:szCs w:val="24"/>
        </w:rPr>
        <w:t>Zamawiający</w:t>
      </w:r>
    </w:p>
    <w:sectPr w:rsidR="005C0930" w:rsidRPr="00E504AE" w:rsidSect="0055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2CAA7" w14:textId="77777777" w:rsidR="00930B64" w:rsidRDefault="00930B64">
      <w:r>
        <w:separator/>
      </w:r>
    </w:p>
  </w:endnote>
  <w:endnote w:type="continuationSeparator" w:id="0">
    <w:p w14:paraId="2EFFA844" w14:textId="77777777" w:rsidR="00930B64" w:rsidRDefault="0093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879E8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59B05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02484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CF5CC0C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 w:rsidR="005830B2">
      <w:rPr>
        <w:rFonts w:ascii="Arial" w:hAnsi="Arial"/>
        <w:noProof/>
        <w:sz w:val="18"/>
        <w:szCs w:val="24"/>
      </w:rPr>
      <w:t>5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 w:rsidR="005830B2">
      <w:rPr>
        <w:rFonts w:ascii="Arial" w:hAnsi="Arial"/>
        <w:noProof/>
        <w:sz w:val="18"/>
        <w:szCs w:val="24"/>
      </w:rPr>
      <w:t>5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C4306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7F3F526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5830B2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4510A6F2" w14:textId="77777777" w:rsidR="00EF1037" w:rsidRDefault="00EF1037">
    <w:pPr>
      <w:pStyle w:val="Stopka"/>
      <w:tabs>
        <w:tab w:val="clear" w:pos="4536"/>
        <w:tab w:val="left" w:pos="6237"/>
      </w:tabs>
    </w:pPr>
  </w:p>
  <w:p w14:paraId="2AE15A39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D9B3" w14:textId="77777777" w:rsidR="00930B64" w:rsidRDefault="00930B64">
      <w:r>
        <w:separator/>
      </w:r>
    </w:p>
  </w:footnote>
  <w:footnote w:type="continuationSeparator" w:id="0">
    <w:p w14:paraId="2066BC7D" w14:textId="77777777" w:rsidR="00930B64" w:rsidRDefault="00930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A43D3" w14:textId="77777777" w:rsidR="007E2EAF" w:rsidRDefault="007E2EA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E917E" w14:textId="77777777" w:rsidR="007E2EAF" w:rsidRDefault="007E2EA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D01CA" w14:textId="77777777" w:rsidR="007E2EAF" w:rsidRDefault="007E2E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2633E"/>
    <w:multiLevelType w:val="hybridMultilevel"/>
    <w:tmpl w:val="B6BE0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4344B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95A55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16917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80C86"/>
    <w:multiLevelType w:val="hybridMultilevel"/>
    <w:tmpl w:val="9628F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D47FB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64"/>
    <w:rsid w:val="00057D02"/>
    <w:rsid w:val="000613E0"/>
    <w:rsid w:val="000852B7"/>
    <w:rsid w:val="000B1498"/>
    <w:rsid w:val="000C71DE"/>
    <w:rsid w:val="00133672"/>
    <w:rsid w:val="00152970"/>
    <w:rsid w:val="001738CA"/>
    <w:rsid w:val="00180E01"/>
    <w:rsid w:val="001A571A"/>
    <w:rsid w:val="002B1C74"/>
    <w:rsid w:val="002E77B0"/>
    <w:rsid w:val="00384EFD"/>
    <w:rsid w:val="003D23F9"/>
    <w:rsid w:val="003F7D87"/>
    <w:rsid w:val="004222DA"/>
    <w:rsid w:val="0042704C"/>
    <w:rsid w:val="00453637"/>
    <w:rsid w:val="00453E59"/>
    <w:rsid w:val="00460DC4"/>
    <w:rsid w:val="005079A4"/>
    <w:rsid w:val="00554D72"/>
    <w:rsid w:val="0055546F"/>
    <w:rsid w:val="005830B2"/>
    <w:rsid w:val="005869DA"/>
    <w:rsid w:val="005C0930"/>
    <w:rsid w:val="005E5A1C"/>
    <w:rsid w:val="0060415D"/>
    <w:rsid w:val="006318E5"/>
    <w:rsid w:val="0065411A"/>
    <w:rsid w:val="00667E06"/>
    <w:rsid w:val="006D4AE5"/>
    <w:rsid w:val="007E2EAF"/>
    <w:rsid w:val="00854803"/>
    <w:rsid w:val="00860A6D"/>
    <w:rsid w:val="00862B7D"/>
    <w:rsid w:val="0087224A"/>
    <w:rsid w:val="00881C07"/>
    <w:rsid w:val="009149C3"/>
    <w:rsid w:val="00930B64"/>
    <w:rsid w:val="00953AA1"/>
    <w:rsid w:val="0095641D"/>
    <w:rsid w:val="009D169F"/>
    <w:rsid w:val="00A01BC6"/>
    <w:rsid w:val="00A220FB"/>
    <w:rsid w:val="00AB5D68"/>
    <w:rsid w:val="00B01BDA"/>
    <w:rsid w:val="00B2297A"/>
    <w:rsid w:val="00B26D41"/>
    <w:rsid w:val="00B361A9"/>
    <w:rsid w:val="00C152AE"/>
    <w:rsid w:val="00CF444F"/>
    <w:rsid w:val="00D13242"/>
    <w:rsid w:val="00D1574A"/>
    <w:rsid w:val="00D248D2"/>
    <w:rsid w:val="00D41B87"/>
    <w:rsid w:val="00D53BE7"/>
    <w:rsid w:val="00DD3917"/>
    <w:rsid w:val="00DE306E"/>
    <w:rsid w:val="00E02559"/>
    <w:rsid w:val="00E32881"/>
    <w:rsid w:val="00E504AE"/>
    <w:rsid w:val="00E74582"/>
    <w:rsid w:val="00EB3650"/>
    <w:rsid w:val="00EF1037"/>
    <w:rsid w:val="00F004A8"/>
    <w:rsid w:val="00F0592B"/>
    <w:rsid w:val="00F16162"/>
    <w:rsid w:val="00F822A1"/>
    <w:rsid w:val="00F92CFD"/>
    <w:rsid w:val="00FA7728"/>
    <w:rsid w:val="00FD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E34A93"/>
  <w15:chartTrackingRefBased/>
  <w15:docId w15:val="{743504CF-D27A-45AD-A46C-13A9A268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631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69</TotalTime>
  <Pages>5</Pages>
  <Words>1380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10106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Zaopatrzenie</cp:lastModifiedBy>
  <cp:revision>11</cp:revision>
  <cp:lastPrinted>2024-06-28T10:49:00Z</cp:lastPrinted>
  <dcterms:created xsi:type="dcterms:W3CDTF">2024-06-28T07:18:00Z</dcterms:created>
  <dcterms:modified xsi:type="dcterms:W3CDTF">2024-06-28T10:50:00Z</dcterms:modified>
</cp:coreProperties>
</file>